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25FEI83472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0c836294700cc46b5bfcdd8d59c04e5f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c70d500a6547e9f6e14bfff457a38a73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Props1.xml><?xml version="1.0" encoding="utf-8"?>
<ds:datastoreItem xmlns:ds="http://schemas.openxmlformats.org/officeDocument/2006/customXml" ds:itemID="{F1A61714-51EE-4268-B97E-49E6609E836B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